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32"/>
          <w:szCs w:val="32"/>
        </w:rPr>
        <w:t>参加研究人员简介</w:t>
      </w:r>
    </w:p>
    <w:p>
      <w:pPr>
        <w:jc w:val="center"/>
        <w:rPr>
          <w:rFonts w:ascii="宋体" w:hAnsi="宋体"/>
          <w:b/>
        </w:rPr>
      </w:pPr>
    </w:p>
    <w:tbl>
      <w:tblPr>
        <w:tblStyle w:val="5"/>
        <w:tblW w:w="8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420"/>
        <w:gridCol w:w="1731"/>
        <w:gridCol w:w="1110"/>
        <w:gridCol w:w="1530"/>
        <w:gridCol w:w="23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22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姓名</w:t>
            </w: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单位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职称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学历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职责、分工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/>
                <w:b/>
              </w:rPr>
            </w:pPr>
          </w:p>
          <w:p>
            <w:pPr>
              <w:jc w:val="both"/>
              <w:rPr>
                <w:rFonts w:hint="eastAsia"/>
                <w:b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b/>
                <w:lang w:eastAsia="zh-CN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  <w:p>
            <w:pPr>
              <w:jc w:val="center"/>
              <w:rPr>
                <w:rFonts w:hint="eastAsia"/>
                <w:b/>
              </w:rPr>
            </w:pPr>
            <w:bookmarkStart w:id="0" w:name="_GoBack"/>
            <w:bookmarkEnd w:id="0"/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b/>
              </w:rPr>
            </w:pPr>
          </w:p>
          <w:p>
            <w:pPr>
              <w:jc w:val="center"/>
              <w:rPr>
                <w:b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b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b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b/>
              </w:rPr>
            </w:pP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b/>
              </w:rPr>
            </w:pPr>
          </w:p>
          <w:p>
            <w:pPr>
              <w:jc w:val="center"/>
              <w:rPr>
                <w:b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b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b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b/>
              </w:rPr>
            </w:pP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b/>
              </w:rPr>
            </w:pPr>
          </w:p>
          <w:p>
            <w:pPr>
              <w:jc w:val="center"/>
              <w:rPr>
                <w:b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b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b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b/>
              </w:rPr>
            </w:pP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b/>
              </w:rPr>
            </w:pPr>
          </w:p>
        </w:tc>
      </w:tr>
    </w:tbl>
    <w:p>
      <w:pPr>
        <w:rPr>
          <w:b/>
        </w:rPr>
      </w:pPr>
    </w:p>
    <w:p>
      <w:pPr>
        <w:jc w:val="center"/>
        <w:rPr>
          <w:b/>
          <w:sz w:val="21"/>
          <w:szCs w:val="21"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ind w:firstLine="720" w:firstLineChars="300"/>
      </w:pPr>
      <w:r>
        <w:rPr>
          <w:rFonts w:hint="eastAsia"/>
        </w:rPr>
        <w:t>主要研究者签名</w:t>
      </w:r>
      <w:r>
        <w:rPr>
          <w:rFonts w:hint="eastAsia" w:ascii="宋体" w:hAnsi="宋体"/>
          <w:sz w:val="21"/>
          <w:szCs w:val="21"/>
        </w:rPr>
        <w:t>_____________________</w:t>
      </w:r>
      <w:r>
        <w:t xml:space="preserve">   </w:t>
      </w:r>
      <w:r>
        <w:rPr>
          <w:rFonts w:hint="eastAsia"/>
        </w:rPr>
        <w:t>日期</w:t>
      </w:r>
      <w:r>
        <w:rPr>
          <w:rFonts w:hint="eastAsia" w:ascii="宋体" w:hAnsi="宋体"/>
          <w:sz w:val="21"/>
          <w:szCs w:val="21"/>
        </w:rPr>
        <w:t>_____________________</w:t>
      </w:r>
    </w:p>
    <w:p>
      <w:pPr>
        <w:jc w:val="center"/>
        <w:rPr>
          <w:b/>
        </w:rPr>
      </w:pPr>
    </w:p>
    <w:p>
      <w:pPr>
        <w:rPr>
          <w:rFonts w:hint="eastAsia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172A27"/>
    <w:rsid w:val="1DCB51B5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nhideWhenUsed="0" w:uiPriority="0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iPriority="0" w:name="Table Grid"/>
    <w:lsdException w:uiPriority="0" w:name="Table Theme"/>
    <w:lsdException w:uiPriority="0" w:name="Light Shading"/>
    <w:lsdException w:uiPriority="0" w:name="Light List"/>
    <w:lsdException w:uiPriority="0" w:name="Light Grid"/>
    <w:lsdException w:uiPriority="0" w:name="Medium Shading 1"/>
    <w:lsdException w:uiPriority="0" w:name="Medium Shading 2"/>
    <w:lsdException w:uiPriority="0" w:name="Medium List 1"/>
    <w:lsdException w:uiPriority="0" w:name="Medium List 2"/>
    <w:lsdException w:uiPriority="0" w:name="Medium Grid 1"/>
    <w:lsdException w:uiPriority="0" w:name="Medium Grid 2"/>
    <w:lsdException w:uiPriority="0" w:name="Medium Grid 3"/>
    <w:lsdException w:uiPriority="0" w:name="Dark List"/>
    <w:lsdException w:uiPriority="0" w:name="Colorful Shading"/>
    <w:lsdException w:uiPriority="0" w:name="Colorful List"/>
    <w:lsdException w:uiPriority="0" w:name="Colorful Grid"/>
    <w:lsdException w:uiPriority="0" w:name="Light Shading Accent 1"/>
    <w:lsdException w:uiPriority="0" w:name="Light List Accent 1"/>
    <w:lsdException w:uiPriority="0" w:name="Light Grid Accent 1"/>
    <w:lsdException w:uiPriority="0" w:name="Medium Shading 1 Accent 1"/>
    <w:lsdException w:uiPriority="0" w:name="Medium Shading 2 Accent 1"/>
    <w:lsdException w:uiPriority="0" w:name="Medium List 1 Accent 1"/>
    <w:lsdException w:uiPriority="0" w:name="Medium List 2 Accent 1"/>
    <w:lsdException w:uiPriority="0" w:name="Medium Grid 1 Accent 1"/>
    <w:lsdException w:uiPriority="0" w:name="Medium Grid 2 Accent 1"/>
    <w:lsdException w:uiPriority="0" w:name="Medium Grid 3 Accent 1"/>
    <w:lsdException w:uiPriority="0" w:name="Dark List Accent 1"/>
    <w:lsdException w:uiPriority="0" w:name="Colorful Shading Accent 1"/>
    <w:lsdException w:uiPriority="0" w:name="Colorful List Accent 1"/>
    <w:lsdException w:uiPriority="0" w:name="Colorful Grid Accent 1"/>
    <w:lsdException w:uiPriority="0" w:name="Light Shading Accent 2"/>
    <w:lsdException w:uiPriority="0" w:name="Light List Accent 2"/>
    <w:lsdException w:uiPriority="0" w:name="Light Grid Accent 2"/>
    <w:lsdException w:uiPriority="0" w:name="Medium Shading 1 Accent 2"/>
    <w:lsdException w:uiPriority="0" w:name="Medium Shading 2 Accent 2"/>
    <w:lsdException w:uiPriority="0" w:name="Medium List 1 Accent 2"/>
    <w:lsdException w:uiPriority="0" w:name="Medium List 2 Accent 2"/>
    <w:lsdException w:uiPriority="0" w:name="Medium Grid 1 Accent 2"/>
    <w:lsdException w:uiPriority="0" w:name="Medium Grid 2 Accent 2"/>
    <w:lsdException w:uiPriority="0" w:name="Medium Grid 3 Accent 2"/>
    <w:lsdException w:uiPriority="0" w:name="Dark List Accent 2"/>
    <w:lsdException w:uiPriority="0" w:name="Colorful Shading Accent 2"/>
    <w:lsdException w:uiPriority="0" w:name="Colorful List Accent 2"/>
    <w:lsdException w:uiPriority="0" w:name="Colorful Grid Accent 2"/>
    <w:lsdException w:uiPriority="0" w:name="Light Shading Accent 3"/>
    <w:lsdException w:uiPriority="0" w:name="Light List Accent 3"/>
    <w:lsdException w:uiPriority="0" w:name="Light Grid Accent 3"/>
    <w:lsdException w:uiPriority="0" w:name="Medium Shading 1 Accent 3"/>
    <w:lsdException w:uiPriority="0" w:name="Medium Shading 2 Accent 3"/>
    <w:lsdException w:uiPriority="0" w:name="Medium List 1 Accent 3"/>
    <w:lsdException w:uiPriority="0" w:name="Medium List 2 Accent 3"/>
    <w:lsdException w:uiPriority="0" w:name="Medium Grid 1 Accent 3"/>
    <w:lsdException w:uiPriority="0" w:name="Medium Grid 2 Accent 3"/>
    <w:lsdException w:uiPriority="0" w:name="Medium Grid 3 Accent 3"/>
    <w:lsdException w:uiPriority="0" w:name="Dark List Accent 3"/>
    <w:lsdException w:uiPriority="0" w:name="Colorful Shading Accent 3"/>
    <w:lsdException w:uiPriority="0" w:name="Colorful List Accent 3"/>
    <w:lsdException w:uiPriority="0" w:name="Colorful Grid Accent 3"/>
    <w:lsdException w:uiPriority="0" w:name="Light Shading Accent 4"/>
    <w:lsdException w:uiPriority="0" w:name="Light List Accent 4"/>
    <w:lsdException w:uiPriority="0" w:name="Light Grid Accent 4"/>
    <w:lsdException w:uiPriority="0" w:name="Medium Shading 1 Accent 4"/>
    <w:lsdException w:uiPriority="0" w:name="Medium Shading 2 Accent 4"/>
    <w:lsdException w:uiPriority="0" w:name="Medium List 1 Accent 4"/>
    <w:lsdException w:uiPriority="0" w:name="Medium List 2 Accent 4"/>
    <w:lsdException w:uiPriority="0" w:name="Medium Grid 1 Accent 4"/>
    <w:lsdException w:uiPriority="0" w:name="Medium Grid 2 Accent 4"/>
    <w:lsdException w:uiPriority="0" w:name="Medium Grid 3 Accent 4"/>
    <w:lsdException w:uiPriority="0" w:name="Dark List Accent 4"/>
    <w:lsdException w:uiPriority="0" w:name="Colorful Shading Accent 4"/>
    <w:lsdException w:uiPriority="0" w:name="Colorful List Accent 4"/>
    <w:lsdException w:uiPriority="0" w:name="Colorful Grid Accent 4"/>
    <w:lsdException w:uiPriority="0" w:name="Light Shading Accent 5"/>
    <w:lsdException w:uiPriority="0" w:name="Light List Accent 5"/>
    <w:lsdException w:uiPriority="0" w:name="Light Grid Accent 5"/>
    <w:lsdException w:uiPriority="0" w:name="Medium Shading 1 Accent 5"/>
    <w:lsdException w:uiPriority="0" w:name="Medium Shading 2 Accent 5"/>
    <w:lsdException w:uiPriority="0" w:name="Medium List 1 Accent 5"/>
    <w:lsdException w:uiPriority="0" w:name="Medium List 2 Accent 5"/>
    <w:lsdException w:uiPriority="0" w:name="Medium Grid 1 Accent 5"/>
    <w:lsdException w:uiPriority="0" w:name="Medium Grid 2 Accent 5"/>
    <w:lsdException w:uiPriority="0" w:name="Medium Grid 3 Accent 5"/>
    <w:lsdException w:uiPriority="0" w:name="Dark List Accent 5"/>
    <w:lsdException w:uiPriority="0" w:name="Colorful Shading Accent 5"/>
    <w:lsdException w:uiPriority="0" w:name="Colorful List Accent 5"/>
    <w:lsdException w:uiPriority="0" w:name="Colorful Grid Accent 5"/>
    <w:lsdException w:uiPriority="0" w:name="Light Shading Accent 6"/>
    <w:lsdException w:uiPriority="0" w:name="Light List Accent 6"/>
    <w:lsdException w:uiPriority="0" w:name="Light Grid Accent 6"/>
    <w:lsdException w:uiPriority="0" w:name="Medium Shading 1 Accent 6"/>
    <w:lsdException w:uiPriority="0" w:name="Medium Shading 2 Accent 6"/>
    <w:lsdException w:uiPriority="0" w:name="Medium List 1 Accent 6"/>
    <w:lsdException w:uiPriority="0" w:name="Medium List 2 Accent 6"/>
    <w:lsdException w:uiPriority="0" w:name="Medium Grid 1 Accent 6"/>
    <w:lsdException w:uiPriority="0" w:name="Medium Grid 2 Accent 6"/>
    <w:lsdException w:uiPriority="0" w:name="Medium Grid 3 Accent 6"/>
    <w:lsdException w:uiPriority="0" w:name="Dark List Accent 6"/>
    <w:lsdException w:uiPriority="0" w:name="Colorful Shading Accent 6"/>
    <w:lsdException w:uiPriority="0" w:name="Colorful List Accent 6"/>
    <w:lsdException w:uiPriority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4">
    <w:name w:val="Default Paragraph Font"/>
    <w:uiPriority w:val="0"/>
  </w:style>
  <w:style w:type="table" w:default="1" w:styleId="5">
    <w:name w:val="Normal Table"/>
    <w:unhideWhenUsed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Norma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45</Words>
  <Characters>258</Characters>
  <Lines>2</Lines>
  <Paragraphs>1</Paragraphs>
  <ScaleCrop>false</ScaleCrop>
  <LinksUpToDate>false</LinksUpToDate>
  <CharactersWithSpaces>0</CharactersWithSpaces>
  <Application>WPS Office 个人版_9.1.0.4993_{F1E327BC-269C-435d-A152-05C5408002CA}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2014-07-14T16:41:00Z</dcterms:created>
  <dc:creator>微软用户</dc:creator>
  <cp:lastModifiedBy>Administrator</cp:lastModifiedBy>
  <dcterms:modified xsi:type="dcterms:W3CDTF">2015-07-08T03:07:06Z</dcterms:modified>
  <dc:title>参加研究人员简介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2052-9.1.0.4993</vt:lpwstr>
  </property>
</Properties>
</file>